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1F7" w:rsidRDefault="00F861F7" w:rsidP="00F861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MELTON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F861F7" w:rsidRDefault="00F861F7" w:rsidP="00F861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61F7" w:rsidRDefault="00F861F7" w:rsidP="00F861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61F7" w:rsidRDefault="00F861F7" w:rsidP="00F861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Aug.1418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present at the inquisition to assign dower to Eleanor </w:t>
      </w:r>
      <w:proofErr w:type="spellStart"/>
      <w:r>
        <w:rPr>
          <w:rFonts w:ascii="Times New Roman" w:hAnsi="Times New Roman" w:cs="Times New Roman"/>
          <w:sz w:val="24"/>
          <w:szCs w:val="24"/>
        </w:rPr>
        <w:t>FitWilliam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:rsidR="00F861F7" w:rsidRDefault="00F861F7" w:rsidP="00F861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which was held in Plumtree, Nottinghamshire.</w:t>
      </w:r>
    </w:p>
    <w:p w:rsidR="00F861F7" w:rsidRDefault="00F861F7" w:rsidP="00F861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21-152)</w:t>
      </w:r>
    </w:p>
    <w:p w:rsidR="00F861F7" w:rsidRDefault="00F861F7" w:rsidP="00F861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61F7" w:rsidRDefault="00F861F7" w:rsidP="00F861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61F7" w:rsidRPr="00501D4A" w:rsidRDefault="00F861F7" w:rsidP="00F861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January 2016</w:t>
      </w:r>
    </w:p>
    <w:p w:rsidR="00DD5B8A" w:rsidRPr="00F861F7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F861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1F7" w:rsidRDefault="00F861F7" w:rsidP="00564E3C">
      <w:pPr>
        <w:spacing w:after="0" w:line="240" w:lineRule="auto"/>
      </w:pPr>
      <w:r>
        <w:separator/>
      </w:r>
    </w:p>
  </w:endnote>
  <w:endnote w:type="continuationSeparator" w:id="0">
    <w:p w:rsidR="00F861F7" w:rsidRDefault="00F861F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861F7">
      <w:rPr>
        <w:rFonts w:ascii="Times New Roman" w:hAnsi="Times New Roman" w:cs="Times New Roman"/>
        <w:noProof/>
        <w:sz w:val="24"/>
        <w:szCs w:val="24"/>
      </w:rPr>
      <w:t>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1F7" w:rsidRDefault="00F861F7" w:rsidP="00564E3C">
      <w:pPr>
        <w:spacing w:after="0" w:line="240" w:lineRule="auto"/>
      </w:pPr>
      <w:r>
        <w:separator/>
      </w:r>
    </w:p>
  </w:footnote>
  <w:footnote w:type="continuationSeparator" w:id="0">
    <w:p w:rsidR="00F861F7" w:rsidRDefault="00F861F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1F7"/>
    <w:rsid w:val="00372DC6"/>
    <w:rsid w:val="00564E3C"/>
    <w:rsid w:val="0064591D"/>
    <w:rsid w:val="00DD5B8A"/>
    <w:rsid w:val="00EB41B8"/>
    <w:rsid w:val="00F14DE1"/>
    <w:rsid w:val="00F8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AAA7B"/>
  <w15:chartTrackingRefBased/>
  <w15:docId w15:val="{1D2D3EE1-9673-4F80-8619-55EA77810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2016-01-01T16:34:00Z</dcterms:created>
  <dcterms:modified xsi:type="dcterms:W3CDTF">2016-01-01T16:34:00Z</dcterms:modified>
</cp:coreProperties>
</file>